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8AC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St.GEORGE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14:paraId="6FB5D327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Hatle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7262C0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4322AA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58F19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Sygar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fishmonger(q.v.), and William Hamond of London,</w:t>
      </w:r>
    </w:p>
    <w:p w14:paraId="1E9FACE4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6EB87580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580A510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93081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68899" w14:textId="77777777" w:rsidR="00DD7EFC" w:rsidRDefault="00DD7EFC" w:rsidP="00DD7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p w14:paraId="5A2DDC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45608" w14:textId="77777777" w:rsidR="00DD7EFC" w:rsidRDefault="00DD7EFC" w:rsidP="009139A6">
      <w:r>
        <w:separator/>
      </w:r>
    </w:p>
  </w:endnote>
  <w:endnote w:type="continuationSeparator" w:id="0">
    <w:p w14:paraId="3042D299" w14:textId="77777777" w:rsidR="00DD7EFC" w:rsidRDefault="00DD7E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CB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B7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FD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F1F69" w14:textId="77777777" w:rsidR="00DD7EFC" w:rsidRDefault="00DD7EFC" w:rsidP="009139A6">
      <w:r>
        <w:separator/>
      </w:r>
    </w:p>
  </w:footnote>
  <w:footnote w:type="continuationSeparator" w:id="0">
    <w:p w14:paraId="61794D6B" w14:textId="77777777" w:rsidR="00DD7EFC" w:rsidRDefault="00DD7E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8C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05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58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EF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7EF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E98A8"/>
  <w15:chartTrackingRefBased/>
  <w15:docId w15:val="{533B1DAD-4F34-4619-B42D-4331E9D9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7E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2022-05-24T07:57:00Z</dcterms:created>
  <dcterms:modified xsi:type="dcterms:W3CDTF">2022-05-24T07:57:00Z</dcterms:modified>
</cp:coreProperties>
</file>